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A5A" w:rsidRDefault="00B470E5" w:rsidP="00A20A5A">
      <w:pPr>
        <w:widowControl/>
        <w:autoSpaceDE/>
        <w:autoSpaceDN/>
        <w:adjustRightInd/>
        <w:rPr>
          <w:rFonts w:ascii="Times New Roman" w:hAnsi="Times New Roman" w:cs="Times New Roman"/>
          <w:sz w:val="32"/>
          <w:szCs w:val="40"/>
        </w:rPr>
      </w:pPr>
      <w:r w:rsidRPr="00B470E5">
        <w:rPr>
          <w:rFonts w:ascii="Hand writing Mutlu" w:hAnsi="Hand writing Mutlu" w:cs="Times New Roman"/>
          <w:sz w:val="32"/>
          <w:szCs w:val="40"/>
        </w:rPr>
        <w:t xml:space="preserve">Adı-Soyadı: </w:t>
      </w:r>
      <w:proofErr w:type="gramStart"/>
      <w:r w:rsidRPr="00B470E5">
        <w:rPr>
          <w:rFonts w:ascii="Hand writing Mutlu" w:hAnsi="Hand writing Mutlu" w:cs="Times New Roman"/>
          <w:sz w:val="32"/>
          <w:szCs w:val="40"/>
        </w:rPr>
        <w:t>.</w:t>
      </w:r>
      <w:r w:rsidRPr="00B470E5">
        <w:rPr>
          <w:rFonts w:ascii="Times New Roman" w:hAnsi="Times New Roman" w:cs="Times New Roman"/>
          <w:sz w:val="32"/>
          <w:szCs w:val="40"/>
        </w:rPr>
        <w:t>……………………………………</w:t>
      </w:r>
      <w:proofErr w:type="gramEnd"/>
    </w:p>
    <w:p w:rsidR="00B470E5" w:rsidRPr="00B470E5" w:rsidRDefault="00562B7A" w:rsidP="00A20A5A">
      <w:pPr>
        <w:widowControl/>
        <w:autoSpaceDE/>
        <w:autoSpaceDN/>
        <w:adjustRightInd/>
        <w:rPr>
          <w:rFonts w:ascii="Times New Roman" w:hAnsi="Times New Roman" w:cs="Times New Roman"/>
          <w:sz w:val="32"/>
          <w:szCs w:val="40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87" style="position:absolute;margin-left:-.6pt;margin-top:6.5pt;width:540pt;height:25.5pt;z-index:251663872">
            <v:textbox>
              <w:txbxContent>
                <w:p w:rsidR="009A4CFD" w:rsidRPr="002B2258" w:rsidRDefault="009A4CFD" w:rsidP="00562B7A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2B2258">
                    <w:rPr>
                      <w:rFonts w:ascii="Times New Roman" w:hAnsi="Times New Roman" w:cs="Times New Roman"/>
                      <w:sz w:val="32"/>
                      <w:szCs w:val="32"/>
                    </w:rPr>
                    <w:t>HECE VE HARF ETKİNLİĞİ</w:t>
                  </w:r>
                </w:p>
              </w:txbxContent>
            </v:textbox>
          </v:rect>
        </w:pict>
      </w:r>
    </w:p>
    <w:p w:rsidR="00BC7A29" w:rsidRDefault="00BC7A29" w:rsidP="00BC7A29">
      <w:pPr>
        <w:tabs>
          <w:tab w:val="left" w:pos="8880"/>
        </w:tabs>
        <w:rPr>
          <w:rFonts w:ascii="Times New Roman" w:hAnsi="Times New Roman" w:cs="Times New Roman"/>
          <w:b/>
          <w:sz w:val="24"/>
          <w:szCs w:val="24"/>
        </w:rPr>
      </w:pPr>
    </w:p>
    <w:p w:rsidR="002B2258" w:rsidRDefault="00C044FA" w:rsidP="00BC7A29">
      <w:pPr>
        <w:tabs>
          <w:tab w:val="left" w:pos="888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1" type="#_x0000_t32" style="position:absolute;margin-left:-.6pt;margin-top:-.15pt;width:540pt;height:0;z-index:251667968" o:connectortype="straight" strokeweight="2pt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90" type="#_x0000_t32" style="position:absolute;margin-left:-.6pt;margin-top:749.1pt;width:540pt;height:0;z-index:251666944" o:connectortype="straight" strokeweight="2pt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86" type="#_x0000_t32" style="position:absolute;margin-left:539.4pt;margin-top:-.15pt;width:0;height:749.25pt;z-index:251662848" o:connectortype="straight" strokeweight="2pt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89" type="#_x0000_t32" style="position:absolute;margin-left:-.6pt;margin-top:-.15pt;width:0;height:749.25pt;z-index:251665920" o:connectortype="straight" strokeweight="2pt"/>
        </w:pict>
      </w:r>
    </w:p>
    <w:p w:rsidR="002B2258" w:rsidRPr="002B2258" w:rsidRDefault="002B2258" w:rsidP="002B2258">
      <w:pPr>
        <w:widowControl/>
        <w:autoSpaceDE/>
        <w:autoSpaceDN/>
        <w:adjustRightInd/>
        <w:spacing w:after="200" w:line="276" w:lineRule="auto"/>
        <w:rPr>
          <w:rFonts w:ascii="Calibri" w:eastAsia="Calibri" w:hAnsi="Calibri" w:cs="Times New Roman"/>
          <w:sz w:val="22"/>
          <w:szCs w:val="22"/>
          <w:lang w:eastAsia="en-US"/>
        </w:rPr>
      </w:pPr>
    </w:p>
    <w:p w:rsidR="00B94E04" w:rsidRDefault="002B2258" w:rsidP="002B2258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sz w:val="32"/>
          <w:szCs w:val="32"/>
          <w:lang w:eastAsia="en-US"/>
        </w:rPr>
      </w:pPr>
      <w:r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</w:t>
      </w:r>
    </w:p>
    <w:p w:rsidR="00562B7A" w:rsidRDefault="00562B7A" w:rsidP="002B2258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sz w:val="32"/>
          <w:szCs w:val="32"/>
          <w:lang w:eastAsia="en-US"/>
        </w:rPr>
      </w:pPr>
    </w:p>
    <w:p w:rsidR="002B2258" w:rsidRPr="002B2258" w:rsidRDefault="002B2258" w:rsidP="002B2258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2B2258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Aşağıda tabloda verilen kelimeleri örnekte olduğu gibi karşısına hece </w:t>
      </w:r>
      <w:proofErr w:type="spellStart"/>
      <w:r w:rsidRPr="002B2258">
        <w:rPr>
          <w:rFonts w:ascii="Times New Roman" w:eastAsia="Calibri" w:hAnsi="Times New Roman" w:cs="Times New Roman"/>
          <w:sz w:val="32"/>
          <w:szCs w:val="32"/>
          <w:lang w:eastAsia="en-US"/>
        </w:rPr>
        <w:t>hece</w:t>
      </w:r>
      <w:proofErr w:type="spellEnd"/>
      <w:r w:rsidRPr="002B2258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yazınız</w:t>
      </w:r>
    </w:p>
    <w:tbl>
      <w:tblPr>
        <w:tblpPr w:leftFromText="141" w:rightFromText="141" w:vertAnchor="page" w:horzAnchor="margin" w:tblpXSpec="center" w:tblpY="21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6054"/>
      </w:tblGrid>
      <w:tr w:rsidR="002B2258" w:rsidRPr="00A14CA2" w:rsidTr="00A14CA2">
        <w:trPr>
          <w:trHeight w:val="633"/>
        </w:trPr>
        <w:tc>
          <w:tcPr>
            <w:tcW w:w="2802" w:type="dxa"/>
            <w:shd w:val="clear" w:color="auto" w:fill="auto"/>
            <w:vAlign w:val="center"/>
          </w:tcPr>
          <w:p w:rsidR="002B2258" w:rsidRPr="00A14CA2" w:rsidRDefault="002B2258" w:rsidP="00A14CA2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 w:rsidRPr="00A14CA2">
              <w:rPr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KELİME</w:t>
            </w:r>
          </w:p>
        </w:tc>
        <w:tc>
          <w:tcPr>
            <w:tcW w:w="6054" w:type="dxa"/>
            <w:shd w:val="clear" w:color="auto" w:fill="auto"/>
            <w:vAlign w:val="center"/>
          </w:tcPr>
          <w:p w:rsidR="002B2258" w:rsidRPr="00A14CA2" w:rsidRDefault="002B2258" w:rsidP="00A14CA2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 w:rsidRPr="00A14CA2">
              <w:rPr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HECELER</w:t>
            </w:r>
          </w:p>
        </w:tc>
      </w:tr>
      <w:tr w:rsidR="002B2258" w:rsidRPr="00A14CA2" w:rsidTr="00A14CA2">
        <w:trPr>
          <w:trHeight w:val="598"/>
        </w:trPr>
        <w:tc>
          <w:tcPr>
            <w:tcW w:w="2802" w:type="dxa"/>
            <w:shd w:val="clear" w:color="auto" w:fill="auto"/>
          </w:tcPr>
          <w:p w:rsidR="002B2258" w:rsidRPr="00A14CA2" w:rsidRDefault="002B2258" w:rsidP="00A14CA2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36"/>
                <w:szCs w:val="36"/>
                <w:lang w:eastAsia="en-US"/>
              </w:rPr>
            </w:pPr>
            <w:r w:rsidRPr="00A14CA2">
              <w:rPr>
                <w:rFonts w:ascii="Times New Roman" w:eastAsia="Calibri" w:hAnsi="Times New Roman" w:cs="Times New Roman"/>
                <w:sz w:val="36"/>
                <w:szCs w:val="36"/>
                <w:lang w:eastAsia="en-US"/>
              </w:rPr>
              <w:t>Domates</w:t>
            </w:r>
          </w:p>
        </w:tc>
        <w:tc>
          <w:tcPr>
            <w:tcW w:w="6054" w:type="dxa"/>
            <w:shd w:val="clear" w:color="auto" w:fill="auto"/>
          </w:tcPr>
          <w:p w:rsidR="002B2258" w:rsidRPr="00C1556E" w:rsidRDefault="00C1556E" w:rsidP="00A14CA2">
            <w:pPr>
              <w:widowControl/>
              <w:autoSpaceDE/>
              <w:autoSpaceDN/>
              <w:adjustRightInd/>
              <w:rPr>
                <w:rFonts w:ascii="Hand writing Mutlu" w:eastAsia="Calibri" w:hAnsi="Hand writing Mutlu" w:cs="Times New Roman"/>
                <w:sz w:val="36"/>
                <w:szCs w:val="36"/>
                <w:lang w:eastAsia="en-US"/>
              </w:rPr>
            </w:pPr>
            <w:r w:rsidRPr="00C1556E">
              <w:rPr>
                <w:rFonts w:ascii="Hand writing Mutlu" w:eastAsia="Calibri" w:hAnsi="Hand writing Mutlu" w:cs="Times New Roman"/>
                <w:sz w:val="36"/>
                <w:szCs w:val="36"/>
                <w:lang w:eastAsia="en-US"/>
              </w:rPr>
              <w:t>Do</w:t>
            </w:r>
            <w:r>
              <w:rPr>
                <w:rFonts w:ascii="Hand writing Mutlu" w:eastAsia="Calibri" w:hAnsi="Hand writing Mutlu" w:cs="Times New Roman"/>
                <w:sz w:val="36"/>
                <w:szCs w:val="36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36"/>
                <w:szCs w:val="36"/>
                <w:lang w:eastAsia="en-US"/>
              </w:rPr>
              <w:t>–</w:t>
            </w:r>
            <w:r>
              <w:rPr>
                <w:rFonts w:ascii="Hand writing Mutlu" w:eastAsia="Calibri" w:hAnsi="Hand writing Mutlu" w:cs="Times New Roman"/>
                <w:sz w:val="36"/>
                <w:szCs w:val="36"/>
                <w:lang w:eastAsia="en-US"/>
              </w:rPr>
              <w:t xml:space="preserve"> </w:t>
            </w:r>
            <w:proofErr w:type="spellStart"/>
            <w:r w:rsidRPr="00C1556E">
              <w:rPr>
                <w:rFonts w:ascii="Hand writing Mutlu" w:eastAsia="Calibri" w:hAnsi="Hand writing Mutlu" w:cs="Times New Roman"/>
                <w:sz w:val="36"/>
                <w:szCs w:val="36"/>
                <w:lang w:eastAsia="en-US"/>
              </w:rPr>
              <w:t>ma</w:t>
            </w:r>
            <w:proofErr w:type="spellEnd"/>
            <w:r>
              <w:rPr>
                <w:rFonts w:ascii="Hand writing Mutlu" w:eastAsia="Calibri" w:hAnsi="Hand writing Mutlu" w:cs="Times New Roman"/>
                <w:sz w:val="36"/>
                <w:szCs w:val="36"/>
                <w:lang w:eastAsia="en-US"/>
              </w:rPr>
              <w:t xml:space="preserve"> </w:t>
            </w:r>
            <w:r w:rsidRPr="00C1556E">
              <w:rPr>
                <w:rFonts w:ascii="Hand writing Mutlu" w:eastAsia="Calibri" w:hAnsi="Hand writing Mutlu" w:cs="Times New Roman"/>
                <w:sz w:val="36"/>
                <w:szCs w:val="36"/>
                <w:lang w:eastAsia="en-US"/>
              </w:rPr>
              <w:t>-</w:t>
            </w:r>
            <w:r>
              <w:rPr>
                <w:rFonts w:ascii="Hand writing Mutlu" w:eastAsia="Calibri" w:hAnsi="Hand writing Mutlu" w:cs="Times New Roman"/>
                <w:sz w:val="36"/>
                <w:szCs w:val="36"/>
                <w:lang w:eastAsia="en-US"/>
              </w:rPr>
              <w:t xml:space="preserve"> </w:t>
            </w:r>
            <w:proofErr w:type="spellStart"/>
            <w:r w:rsidRPr="00C1556E">
              <w:rPr>
                <w:rFonts w:ascii="Hand writing Mutlu" w:eastAsia="Calibri" w:hAnsi="Hand writing Mutlu" w:cs="Times New Roman"/>
                <w:sz w:val="36"/>
                <w:szCs w:val="36"/>
                <w:lang w:eastAsia="en-US"/>
              </w:rPr>
              <w:t>tes</w:t>
            </w:r>
            <w:proofErr w:type="spellEnd"/>
          </w:p>
        </w:tc>
      </w:tr>
      <w:tr w:rsidR="002B2258" w:rsidRPr="00A14CA2" w:rsidTr="00A14CA2">
        <w:trPr>
          <w:trHeight w:val="633"/>
        </w:trPr>
        <w:tc>
          <w:tcPr>
            <w:tcW w:w="2802" w:type="dxa"/>
            <w:shd w:val="clear" w:color="auto" w:fill="auto"/>
          </w:tcPr>
          <w:p w:rsidR="002B2258" w:rsidRPr="00A14CA2" w:rsidRDefault="002B2258" w:rsidP="00A14CA2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36"/>
                <w:szCs w:val="36"/>
                <w:lang w:eastAsia="en-US"/>
              </w:rPr>
            </w:pPr>
            <w:r w:rsidRPr="00A14CA2">
              <w:rPr>
                <w:rFonts w:ascii="Times New Roman" w:eastAsia="Calibri" w:hAnsi="Times New Roman" w:cs="Times New Roman"/>
                <w:sz w:val="36"/>
                <w:szCs w:val="36"/>
                <w:lang w:eastAsia="en-US"/>
              </w:rPr>
              <w:t>Hediye</w:t>
            </w:r>
          </w:p>
        </w:tc>
        <w:tc>
          <w:tcPr>
            <w:tcW w:w="6054" w:type="dxa"/>
            <w:shd w:val="clear" w:color="auto" w:fill="auto"/>
          </w:tcPr>
          <w:p w:rsidR="002B2258" w:rsidRPr="00A14CA2" w:rsidRDefault="002B2258" w:rsidP="00A14CA2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36"/>
                <w:szCs w:val="36"/>
                <w:lang w:eastAsia="en-US"/>
              </w:rPr>
            </w:pPr>
          </w:p>
        </w:tc>
      </w:tr>
      <w:tr w:rsidR="002B2258" w:rsidRPr="00A14CA2" w:rsidTr="00A14CA2">
        <w:trPr>
          <w:trHeight w:val="633"/>
        </w:trPr>
        <w:tc>
          <w:tcPr>
            <w:tcW w:w="2802" w:type="dxa"/>
            <w:shd w:val="clear" w:color="auto" w:fill="auto"/>
          </w:tcPr>
          <w:p w:rsidR="002B2258" w:rsidRPr="00A14CA2" w:rsidRDefault="002B2258" w:rsidP="00A14CA2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36"/>
                <w:szCs w:val="36"/>
                <w:lang w:eastAsia="en-US"/>
              </w:rPr>
            </w:pPr>
            <w:r w:rsidRPr="00A14CA2">
              <w:rPr>
                <w:rFonts w:ascii="Times New Roman" w:eastAsia="Calibri" w:hAnsi="Times New Roman" w:cs="Times New Roman"/>
                <w:sz w:val="36"/>
                <w:szCs w:val="36"/>
                <w:lang w:eastAsia="en-US"/>
              </w:rPr>
              <w:t>Maydanoz</w:t>
            </w:r>
          </w:p>
        </w:tc>
        <w:tc>
          <w:tcPr>
            <w:tcW w:w="6054" w:type="dxa"/>
            <w:shd w:val="clear" w:color="auto" w:fill="auto"/>
          </w:tcPr>
          <w:p w:rsidR="002B2258" w:rsidRPr="00A14CA2" w:rsidRDefault="002B2258" w:rsidP="00A14CA2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36"/>
                <w:szCs w:val="36"/>
                <w:lang w:eastAsia="en-US"/>
              </w:rPr>
            </w:pPr>
          </w:p>
        </w:tc>
      </w:tr>
      <w:tr w:rsidR="002B2258" w:rsidRPr="00A14CA2" w:rsidTr="00A14CA2">
        <w:trPr>
          <w:trHeight w:val="598"/>
        </w:trPr>
        <w:tc>
          <w:tcPr>
            <w:tcW w:w="2802" w:type="dxa"/>
            <w:shd w:val="clear" w:color="auto" w:fill="auto"/>
          </w:tcPr>
          <w:p w:rsidR="002B2258" w:rsidRPr="00A14CA2" w:rsidRDefault="002B2258" w:rsidP="00A14CA2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36"/>
                <w:szCs w:val="36"/>
                <w:lang w:eastAsia="en-US"/>
              </w:rPr>
            </w:pPr>
            <w:r w:rsidRPr="00A14CA2">
              <w:rPr>
                <w:rFonts w:ascii="Times New Roman" w:eastAsia="Calibri" w:hAnsi="Times New Roman" w:cs="Times New Roman"/>
                <w:sz w:val="36"/>
                <w:szCs w:val="36"/>
                <w:lang w:eastAsia="en-US"/>
              </w:rPr>
              <w:t>Spor</w:t>
            </w:r>
          </w:p>
        </w:tc>
        <w:tc>
          <w:tcPr>
            <w:tcW w:w="6054" w:type="dxa"/>
            <w:shd w:val="clear" w:color="auto" w:fill="auto"/>
          </w:tcPr>
          <w:p w:rsidR="002B2258" w:rsidRPr="00A14CA2" w:rsidRDefault="002B2258" w:rsidP="00A14CA2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36"/>
                <w:szCs w:val="36"/>
                <w:lang w:eastAsia="en-US"/>
              </w:rPr>
            </w:pPr>
          </w:p>
        </w:tc>
      </w:tr>
      <w:tr w:rsidR="002B2258" w:rsidRPr="00A14CA2" w:rsidTr="00A14CA2">
        <w:trPr>
          <w:trHeight w:val="633"/>
        </w:trPr>
        <w:tc>
          <w:tcPr>
            <w:tcW w:w="2802" w:type="dxa"/>
            <w:shd w:val="clear" w:color="auto" w:fill="auto"/>
          </w:tcPr>
          <w:p w:rsidR="002B2258" w:rsidRPr="00A14CA2" w:rsidRDefault="002B2258" w:rsidP="00A14CA2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36"/>
                <w:szCs w:val="36"/>
                <w:lang w:eastAsia="en-US"/>
              </w:rPr>
            </w:pPr>
            <w:r w:rsidRPr="00A14CA2">
              <w:rPr>
                <w:rFonts w:ascii="Times New Roman" w:eastAsia="Calibri" w:hAnsi="Times New Roman" w:cs="Times New Roman"/>
                <w:sz w:val="36"/>
                <w:szCs w:val="36"/>
                <w:lang w:eastAsia="en-US"/>
              </w:rPr>
              <w:t>Kelebek</w:t>
            </w:r>
          </w:p>
        </w:tc>
        <w:tc>
          <w:tcPr>
            <w:tcW w:w="6054" w:type="dxa"/>
            <w:shd w:val="clear" w:color="auto" w:fill="auto"/>
          </w:tcPr>
          <w:p w:rsidR="002B2258" w:rsidRPr="00A14CA2" w:rsidRDefault="002B2258" w:rsidP="00A14CA2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36"/>
                <w:szCs w:val="36"/>
                <w:lang w:eastAsia="en-US"/>
              </w:rPr>
            </w:pPr>
          </w:p>
        </w:tc>
      </w:tr>
      <w:tr w:rsidR="002B2258" w:rsidRPr="00A14CA2" w:rsidTr="00A14CA2">
        <w:trPr>
          <w:trHeight w:val="633"/>
        </w:trPr>
        <w:tc>
          <w:tcPr>
            <w:tcW w:w="2802" w:type="dxa"/>
            <w:shd w:val="clear" w:color="auto" w:fill="auto"/>
          </w:tcPr>
          <w:p w:rsidR="002B2258" w:rsidRPr="00A14CA2" w:rsidRDefault="002B2258" w:rsidP="00A14CA2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36"/>
                <w:szCs w:val="36"/>
                <w:lang w:eastAsia="en-US"/>
              </w:rPr>
            </w:pPr>
            <w:r w:rsidRPr="00A14CA2">
              <w:rPr>
                <w:rFonts w:ascii="Times New Roman" w:eastAsia="Calibri" w:hAnsi="Times New Roman" w:cs="Times New Roman"/>
                <w:sz w:val="36"/>
                <w:szCs w:val="36"/>
                <w:lang w:eastAsia="en-US"/>
              </w:rPr>
              <w:t>Saat</w:t>
            </w:r>
          </w:p>
        </w:tc>
        <w:tc>
          <w:tcPr>
            <w:tcW w:w="6054" w:type="dxa"/>
            <w:shd w:val="clear" w:color="auto" w:fill="auto"/>
          </w:tcPr>
          <w:p w:rsidR="002B2258" w:rsidRPr="00A14CA2" w:rsidRDefault="002B2258" w:rsidP="00A14CA2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36"/>
                <w:szCs w:val="36"/>
                <w:lang w:eastAsia="en-US"/>
              </w:rPr>
            </w:pPr>
          </w:p>
        </w:tc>
      </w:tr>
      <w:tr w:rsidR="002B2258" w:rsidRPr="00A14CA2" w:rsidTr="00A14CA2">
        <w:trPr>
          <w:trHeight w:val="633"/>
        </w:trPr>
        <w:tc>
          <w:tcPr>
            <w:tcW w:w="2802" w:type="dxa"/>
            <w:shd w:val="clear" w:color="auto" w:fill="auto"/>
          </w:tcPr>
          <w:p w:rsidR="002B2258" w:rsidRPr="00A14CA2" w:rsidRDefault="002B2258" w:rsidP="00A14CA2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36"/>
                <w:szCs w:val="36"/>
                <w:lang w:eastAsia="en-US"/>
              </w:rPr>
            </w:pPr>
            <w:proofErr w:type="gramStart"/>
            <w:r w:rsidRPr="00A14CA2">
              <w:rPr>
                <w:rFonts w:ascii="Times New Roman" w:eastAsia="Calibri" w:hAnsi="Times New Roman" w:cs="Times New Roman"/>
                <w:sz w:val="36"/>
                <w:szCs w:val="36"/>
                <w:lang w:eastAsia="en-US"/>
              </w:rPr>
              <w:t>yarışçı</w:t>
            </w:r>
            <w:proofErr w:type="gramEnd"/>
          </w:p>
        </w:tc>
        <w:tc>
          <w:tcPr>
            <w:tcW w:w="6054" w:type="dxa"/>
            <w:shd w:val="clear" w:color="auto" w:fill="auto"/>
          </w:tcPr>
          <w:p w:rsidR="002B2258" w:rsidRPr="00A14CA2" w:rsidRDefault="002B2258" w:rsidP="00A14CA2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36"/>
                <w:szCs w:val="36"/>
                <w:lang w:eastAsia="en-US"/>
              </w:rPr>
            </w:pPr>
          </w:p>
        </w:tc>
      </w:tr>
      <w:tr w:rsidR="002B2258" w:rsidRPr="00A14CA2" w:rsidTr="00A14CA2">
        <w:trPr>
          <w:trHeight w:val="633"/>
        </w:trPr>
        <w:tc>
          <w:tcPr>
            <w:tcW w:w="2802" w:type="dxa"/>
            <w:shd w:val="clear" w:color="auto" w:fill="auto"/>
          </w:tcPr>
          <w:p w:rsidR="002B2258" w:rsidRPr="00A14CA2" w:rsidRDefault="002B2258" w:rsidP="00A14CA2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36"/>
                <w:szCs w:val="36"/>
                <w:lang w:eastAsia="en-US"/>
              </w:rPr>
            </w:pPr>
            <w:r w:rsidRPr="00A14CA2">
              <w:rPr>
                <w:rFonts w:ascii="Times New Roman" w:eastAsia="Calibri" w:hAnsi="Times New Roman" w:cs="Times New Roman"/>
                <w:sz w:val="36"/>
                <w:szCs w:val="36"/>
                <w:lang w:eastAsia="en-US"/>
              </w:rPr>
              <w:t>Karnabahar</w:t>
            </w:r>
          </w:p>
        </w:tc>
        <w:tc>
          <w:tcPr>
            <w:tcW w:w="6054" w:type="dxa"/>
            <w:shd w:val="clear" w:color="auto" w:fill="auto"/>
          </w:tcPr>
          <w:p w:rsidR="002B2258" w:rsidRPr="00A14CA2" w:rsidRDefault="002B2258" w:rsidP="00A14CA2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36"/>
                <w:szCs w:val="36"/>
                <w:lang w:eastAsia="en-US"/>
              </w:rPr>
            </w:pPr>
          </w:p>
        </w:tc>
      </w:tr>
    </w:tbl>
    <w:tbl>
      <w:tblPr>
        <w:tblpPr w:leftFromText="141" w:rightFromText="141" w:vertAnchor="text" w:horzAnchor="margin" w:tblpXSpec="center" w:tblpY="1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52"/>
        <w:gridCol w:w="4777"/>
        <w:gridCol w:w="1701"/>
        <w:gridCol w:w="1701"/>
      </w:tblGrid>
      <w:tr w:rsidR="00B94E04" w:rsidRPr="00A14CA2" w:rsidTr="00573B04">
        <w:trPr>
          <w:trHeight w:val="442"/>
        </w:trPr>
        <w:tc>
          <w:tcPr>
            <w:tcW w:w="1852" w:type="dxa"/>
            <w:shd w:val="clear" w:color="auto" w:fill="auto"/>
          </w:tcPr>
          <w:p w:rsidR="00B94E04" w:rsidRPr="00A14CA2" w:rsidRDefault="00B94E04" w:rsidP="00573B04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 w:rsidRPr="00A14CA2">
              <w:rPr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KELİME</w:t>
            </w:r>
          </w:p>
        </w:tc>
        <w:tc>
          <w:tcPr>
            <w:tcW w:w="4777" w:type="dxa"/>
            <w:shd w:val="clear" w:color="auto" w:fill="auto"/>
          </w:tcPr>
          <w:p w:rsidR="00B94E04" w:rsidRPr="00A14CA2" w:rsidRDefault="00B94E04" w:rsidP="00573B04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 w:rsidRPr="00A14CA2">
              <w:rPr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HECE</w:t>
            </w:r>
            <w:r>
              <w:rPr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LERİ</w:t>
            </w:r>
          </w:p>
        </w:tc>
        <w:tc>
          <w:tcPr>
            <w:tcW w:w="1701" w:type="dxa"/>
            <w:shd w:val="clear" w:color="auto" w:fill="auto"/>
          </w:tcPr>
          <w:p w:rsidR="00B94E04" w:rsidRPr="00A14CA2" w:rsidRDefault="00B94E04" w:rsidP="00573B04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HECE SAYISI</w:t>
            </w:r>
          </w:p>
        </w:tc>
        <w:tc>
          <w:tcPr>
            <w:tcW w:w="1701" w:type="dxa"/>
          </w:tcPr>
          <w:p w:rsidR="00B94E04" w:rsidRPr="00A14CA2" w:rsidRDefault="00B94E04" w:rsidP="00573B04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HARF SAYISI</w:t>
            </w:r>
          </w:p>
        </w:tc>
      </w:tr>
      <w:tr w:rsidR="00B94E04" w:rsidRPr="00A14CA2" w:rsidTr="00573B04">
        <w:trPr>
          <w:trHeight w:val="418"/>
        </w:trPr>
        <w:tc>
          <w:tcPr>
            <w:tcW w:w="1852" w:type="dxa"/>
            <w:shd w:val="clear" w:color="auto" w:fill="auto"/>
          </w:tcPr>
          <w:p w:rsidR="00B94E04" w:rsidRPr="00A14CA2" w:rsidRDefault="00B94E04" w:rsidP="00573B0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 w:rsidRPr="00A14CA2">
              <w:rPr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 xml:space="preserve">Atatürk </w:t>
            </w:r>
          </w:p>
        </w:tc>
        <w:tc>
          <w:tcPr>
            <w:tcW w:w="4777" w:type="dxa"/>
            <w:shd w:val="clear" w:color="auto" w:fill="auto"/>
          </w:tcPr>
          <w:p w:rsidR="00B94E04" w:rsidRPr="00C1556E" w:rsidRDefault="00B94E04" w:rsidP="00573B04">
            <w:pPr>
              <w:widowControl/>
              <w:autoSpaceDE/>
              <w:autoSpaceDN/>
              <w:adjustRightInd/>
              <w:jc w:val="center"/>
              <w:rPr>
                <w:rFonts w:ascii="Hand writing Mutlu" w:eastAsia="Calibri" w:hAnsi="Hand writing Mutlu" w:cs="Times New Roman"/>
                <w:b/>
                <w:sz w:val="32"/>
                <w:szCs w:val="32"/>
                <w:lang w:eastAsia="en-US"/>
              </w:rPr>
            </w:pPr>
            <w:r w:rsidRPr="00C1556E">
              <w:rPr>
                <w:rFonts w:ascii="Hand writing Mutlu" w:eastAsia="Calibri" w:hAnsi="Hand writing Mutlu" w:cs="Times New Roman"/>
                <w:b/>
                <w:sz w:val="32"/>
                <w:szCs w:val="32"/>
                <w:lang w:eastAsia="en-US"/>
              </w:rPr>
              <w:t xml:space="preserve">A - ta - </w:t>
            </w:r>
            <w:proofErr w:type="spellStart"/>
            <w:r w:rsidRPr="00C1556E">
              <w:rPr>
                <w:rFonts w:ascii="Hand writing Mutlu" w:eastAsia="Calibri" w:hAnsi="Hand writing Mutlu" w:cs="Times New Roman"/>
                <w:b/>
                <w:sz w:val="32"/>
                <w:szCs w:val="32"/>
                <w:lang w:eastAsia="en-US"/>
              </w:rPr>
              <w:t>türk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B94E04" w:rsidRPr="00C1556E" w:rsidRDefault="00B94E04" w:rsidP="00573B04">
            <w:pPr>
              <w:widowControl/>
              <w:autoSpaceDE/>
              <w:autoSpaceDN/>
              <w:adjustRightInd/>
              <w:jc w:val="center"/>
              <w:rPr>
                <w:rFonts w:ascii="Hand writing Mutlu" w:eastAsia="Calibri" w:hAnsi="Hand writing Mutlu" w:cs="Times New Roman"/>
                <w:b/>
                <w:sz w:val="32"/>
                <w:szCs w:val="32"/>
                <w:lang w:eastAsia="en-US"/>
              </w:rPr>
            </w:pPr>
            <w:r w:rsidRPr="00C1556E">
              <w:rPr>
                <w:rFonts w:ascii="Hand writing Mutlu" w:eastAsia="Calibri" w:hAnsi="Hand writing Mutlu" w:cs="Times New Roman"/>
                <w:b/>
                <w:sz w:val="32"/>
                <w:szCs w:val="32"/>
                <w:lang w:eastAsia="en-US"/>
              </w:rPr>
              <w:t>3</w:t>
            </w:r>
          </w:p>
        </w:tc>
        <w:tc>
          <w:tcPr>
            <w:tcW w:w="1701" w:type="dxa"/>
          </w:tcPr>
          <w:p w:rsidR="00B94E04" w:rsidRPr="00C1556E" w:rsidRDefault="00B94E04" w:rsidP="00573B04">
            <w:pPr>
              <w:widowControl/>
              <w:autoSpaceDE/>
              <w:autoSpaceDN/>
              <w:adjustRightInd/>
              <w:jc w:val="center"/>
              <w:rPr>
                <w:rFonts w:ascii="Hand writing Mutlu" w:eastAsia="Calibri" w:hAnsi="Hand writing Mutlu" w:cs="Times New Roman"/>
                <w:b/>
                <w:sz w:val="32"/>
                <w:szCs w:val="32"/>
                <w:lang w:eastAsia="en-US"/>
              </w:rPr>
            </w:pPr>
            <w:r w:rsidRPr="00C1556E">
              <w:rPr>
                <w:rFonts w:ascii="Hand writing Mutlu" w:eastAsia="Calibri" w:hAnsi="Hand writing Mutlu" w:cs="Times New Roman"/>
                <w:b/>
                <w:sz w:val="32"/>
                <w:szCs w:val="32"/>
                <w:lang w:eastAsia="en-US"/>
              </w:rPr>
              <w:t>7</w:t>
            </w:r>
          </w:p>
        </w:tc>
      </w:tr>
      <w:tr w:rsidR="00B94E04" w:rsidRPr="00A14CA2" w:rsidTr="00573B04">
        <w:trPr>
          <w:trHeight w:val="442"/>
        </w:trPr>
        <w:tc>
          <w:tcPr>
            <w:tcW w:w="1852" w:type="dxa"/>
            <w:shd w:val="clear" w:color="auto" w:fill="auto"/>
          </w:tcPr>
          <w:p w:rsidR="00B94E04" w:rsidRPr="00A14CA2" w:rsidRDefault="00B94E04" w:rsidP="00573B0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 w:rsidRPr="00A14CA2">
              <w:rPr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Televizyon</w:t>
            </w:r>
          </w:p>
        </w:tc>
        <w:tc>
          <w:tcPr>
            <w:tcW w:w="4777" w:type="dxa"/>
            <w:shd w:val="clear" w:color="auto" w:fill="auto"/>
          </w:tcPr>
          <w:p w:rsidR="00B94E04" w:rsidRPr="00562B7A" w:rsidRDefault="00B94E04" w:rsidP="00573B0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44"/>
                <w:szCs w:val="32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B94E04" w:rsidRPr="00A14CA2" w:rsidRDefault="00B94E04" w:rsidP="00573B0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</w:tcPr>
          <w:p w:rsidR="00B94E04" w:rsidRPr="00A14CA2" w:rsidRDefault="00B94E04" w:rsidP="00573B0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32"/>
                <w:szCs w:val="32"/>
                <w:lang w:eastAsia="en-US"/>
              </w:rPr>
            </w:pPr>
          </w:p>
        </w:tc>
      </w:tr>
      <w:tr w:rsidR="00B94E04" w:rsidRPr="00A14CA2" w:rsidTr="00573B04">
        <w:trPr>
          <w:trHeight w:val="442"/>
        </w:trPr>
        <w:tc>
          <w:tcPr>
            <w:tcW w:w="1852" w:type="dxa"/>
            <w:shd w:val="clear" w:color="auto" w:fill="auto"/>
          </w:tcPr>
          <w:p w:rsidR="00B94E04" w:rsidRPr="00A14CA2" w:rsidRDefault="00B94E04" w:rsidP="00573B0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 w:rsidRPr="00A14CA2">
              <w:rPr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Sandalye</w:t>
            </w:r>
          </w:p>
        </w:tc>
        <w:tc>
          <w:tcPr>
            <w:tcW w:w="4777" w:type="dxa"/>
            <w:shd w:val="clear" w:color="auto" w:fill="auto"/>
          </w:tcPr>
          <w:p w:rsidR="00B94E04" w:rsidRPr="00562B7A" w:rsidRDefault="00B94E04" w:rsidP="00573B0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44"/>
                <w:szCs w:val="32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B94E04" w:rsidRPr="00A14CA2" w:rsidRDefault="00B94E04" w:rsidP="00573B0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</w:tcPr>
          <w:p w:rsidR="00B94E04" w:rsidRPr="00A14CA2" w:rsidRDefault="00B94E04" w:rsidP="00573B0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32"/>
                <w:szCs w:val="32"/>
                <w:lang w:eastAsia="en-US"/>
              </w:rPr>
            </w:pPr>
          </w:p>
        </w:tc>
      </w:tr>
      <w:tr w:rsidR="00B94E04" w:rsidRPr="00A14CA2" w:rsidTr="00573B04">
        <w:trPr>
          <w:trHeight w:val="418"/>
        </w:trPr>
        <w:tc>
          <w:tcPr>
            <w:tcW w:w="1852" w:type="dxa"/>
            <w:shd w:val="clear" w:color="auto" w:fill="auto"/>
          </w:tcPr>
          <w:p w:rsidR="00B94E04" w:rsidRPr="00A14CA2" w:rsidRDefault="00B94E04" w:rsidP="00573B0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 w:rsidRPr="00A14CA2">
              <w:rPr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Bahçe</w:t>
            </w:r>
          </w:p>
        </w:tc>
        <w:tc>
          <w:tcPr>
            <w:tcW w:w="4777" w:type="dxa"/>
            <w:shd w:val="clear" w:color="auto" w:fill="auto"/>
          </w:tcPr>
          <w:p w:rsidR="00B94E04" w:rsidRPr="00562B7A" w:rsidRDefault="00B94E04" w:rsidP="00573B0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44"/>
                <w:szCs w:val="32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B94E04" w:rsidRPr="00A14CA2" w:rsidRDefault="00B94E04" w:rsidP="00573B0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</w:tcPr>
          <w:p w:rsidR="00B94E04" w:rsidRPr="00A14CA2" w:rsidRDefault="00B94E04" w:rsidP="00573B0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32"/>
                <w:szCs w:val="32"/>
                <w:lang w:eastAsia="en-US"/>
              </w:rPr>
            </w:pPr>
          </w:p>
        </w:tc>
      </w:tr>
      <w:tr w:rsidR="00B94E04" w:rsidRPr="00A14CA2" w:rsidTr="00573B04">
        <w:trPr>
          <w:trHeight w:val="442"/>
        </w:trPr>
        <w:tc>
          <w:tcPr>
            <w:tcW w:w="1852" w:type="dxa"/>
            <w:shd w:val="clear" w:color="auto" w:fill="auto"/>
          </w:tcPr>
          <w:p w:rsidR="00B94E04" w:rsidRPr="00A14CA2" w:rsidRDefault="00B94E04" w:rsidP="00573B0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 w:rsidRPr="00A14CA2">
              <w:rPr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Kanepe</w:t>
            </w:r>
          </w:p>
        </w:tc>
        <w:tc>
          <w:tcPr>
            <w:tcW w:w="4777" w:type="dxa"/>
            <w:shd w:val="clear" w:color="auto" w:fill="auto"/>
          </w:tcPr>
          <w:p w:rsidR="00B94E04" w:rsidRPr="00562B7A" w:rsidRDefault="00B94E04" w:rsidP="00573B0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44"/>
                <w:szCs w:val="32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B94E04" w:rsidRPr="00A14CA2" w:rsidRDefault="00B94E04" w:rsidP="00573B0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</w:tcPr>
          <w:p w:rsidR="00B94E04" w:rsidRPr="00A14CA2" w:rsidRDefault="00B94E04" w:rsidP="00573B0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32"/>
                <w:szCs w:val="32"/>
                <w:lang w:eastAsia="en-US"/>
              </w:rPr>
            </w:pPr>
          </w:p>
        </w:tc>
      </w:tr>
      <w:tr w:rsidR="00B94E04" w:rsidRPr="00A14CA2" w:rsidTr="00573B04">
        <w:trPr>
          <w:trHeight w:val="418"/>
        </w:trPr>
        <w:tc>
          <w:tcPr>
            <w:tcW w:w="1852" w:type="dxa"/>
            <w:shd w:val="clear" w:color="auto" w:fill="auto"/>
          </w:tcPr>
          <w:p w:rsidR="00B94E04" w:rsidRPr="00A14CA2" w:rsidRDefault="00B94E04" w:rsidP="00573B0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 w:rsidRPr="00A14CA2">
              <w:rPr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Orkide</w:t>
            </w:r>
          </w:p>
        </w:tc>
        <w:tc>
          <w:tcPr>
            <w:tcW w:w="4777" w:type="dxa"/>
            <w:shd w:val="clear" w:color="auto" w:fill="auto"/>
          </w:tcPr>
          <w:p w:rsidR="00B94E04" w:rsidRPr="00562B7A" w:rsidRDefault="00B94E04" w:rsidP="00573B0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44"/>
                <w:szCs w:val="32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B94E04" w:rsidRPr="00A14CA2" w:rsidRDefault="00B94E04" w:rsidP="00573B0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</w:tcPr>
          <w:p w:rsidR="00B94E04" w:rsidRPr="00A14CA2" w:rsidRDefault="00B94E04" w:rsidP="00573B0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32"/>
                <w:szCs w:val="32"/>
                <w:lang w:eastAsia="en-US"/>
              </w:rPr>
            </w:pPr>
          </w:p>
        </w:tc>
      </w:tr>
      <w:tr w:rsidR="00B94E04" w:rsidRPr="00A14CA2" w:rsidTr="00573B04">
        <w:trPr>
          <w:trHeight w:val="442"/>
        </w:trPr>
        <w:tc>
          <w:tcPr>
            <w:tcW w:w="1852" w:type="dxa"/>
            <w:shd w:val="clear" w:color="auto" w:fill="auto"/>
          </w:tcPr>
          <w:p w:rsidR="00B94E04" w:rsidRPr="00A14CA2" w:rsidRDefault="00B94E04" w:rsidP="00573B0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 w:rsidRPr="00A14CA2">
              <w:rPr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Buzdolabı</w:t>
            </w:r>
          </w:p>
        </w:tc>
        <w:tc>
          <w:tcPr>
            <w:tcW w:w="4777" w:type="dxa"/>
            <w:shd w:val="clear" w:color="auto" w:fill="auto"/>
          </w:tcPr>
          <w:p w:rsidR="00B94E04" w:rsidRPr="00562B7A" w:rsidRDefault="00B94E04" w:rsidP="00573B0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44"/>
                <w:szCs w:val="32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B94E04" w:rsidRPr="00A14CA2" w:rsidRDefault="00B94E04" w:rsidP="00573B0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</w:tcPr>
          <w:p w:rsidR="00B94E04" w:rsidRPr="00A14CA2" w:rsidRDefault="00B94E04" w:rsidP="00573B0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32"/>
                <w:szCs w:val="32"/>
                <w:lang w:eastAsia="en-US"/>
              </w:rPr>
            </w:pPr>
          </w:p>
        </w:tc>
      </w:tr>
      <w:tr w:rsidR="00B94E04" w:rsidRPr="00A14CA2" w:rsidTr="00573B04">
        <w:trPr>
          <w:trHeight w:val="418"/>
        </w:trPr>
        <w:tc>
          <w:tcPr>
            <w:tcW w:w="1852" w:type="dxa"/>
            <w:shd w:val="clear" w:color="auto" w:fill="auto"/>
          </w:tcPr>
          <w:p w:rsidR="00B94E04" w:rsidRPr="00A14CA2" w:rsidRDefault="00B94E04" w:rsidP="00573B0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 w:rsidRPr="00A14CA2">
              <w:rPr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Mutluluk</w:t>
            </w:r>
          </w:p>
        </w:tc>
        <w:tc>
          <w:tcPr>
            <w:tcW w:w="4777" w:type="dxa"/>
            <w:shd w:val="clear" w:color="auto" w:fill="auto"/>
          </w:tcPr>
          <w:p w:rsidR="00B94E04" w:rsidRPr="00562B7A" w:rsidRDefault="00B94E04" w:rsidP="00573B0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44"/>
                <w:szCs w:val="32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B94E04" w:rsidRPr="00A14CA2" w:rsidRDefault="00B94E04" w:rsidP="00573B0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</w:tcPr>
          <w:p w:rsidR="00B94E04" w:rsidRPr="00A14CA2" w:rsidRDefault="00B94E04" w:rsidP="00573B0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32"/>
                <w:szCs w:val="32"/>
                <w:lang w:eastAsia="en-US"/>
              </w:rPr>
            </w:pPr>
          </w:p>
        </w:tc>
      </w:tr>
      <w:tr w:rsidR="00B94E04" w:rsidRPr="00A14CA2" w:rsidTr="00573B04">
        <w:trPr>
          <w:trHeight w:val="442"/>
        </w:trPr>
        <w:tc>
          <w:tcPr>
            <w:tcW w:w="1852" w:type="dxa"/>
            <w:shd w:val="clear" w:color="auto" w:fill="auto"/>
          </w:tcPr>
          <w:p w:rsidR="00B94E04" w:rsidRPr="00A14CA2" w:rsidRDefault="00B94E04" w:rsidP="00573B0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 w:rsidRPr="00A14CA2">
              <w:rPr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Salıncak</w:t>
            </w:r>
          </w:p>
        </w:tc>
        <w:tc>
          <w:tcPr>
            <w:tcW w:w="4777" w:type="dxa"/>
            <w:shd w:val="clear" w:color="auto" w:fill="auto"/>
          </w:tcPr>
          <w:p w:rsidR="00B94E04" w:rsidRPr="00562B7A" w:rsidRDefault="00B94E04" w:rsidP="00573B0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44"/>
                <w:szCs w:val="32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B94E04" w:rsidRPr="00A14CA2" w:rsidRDefault="00B94E04" w:rsidP="00573B0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</w:tcPr>
          <w:p w:rsidR="00B94E04" w:rsidRPr="00A14CA2" w:rsidRDefault="00B94E04" w:rsidP="00573B0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32"/>
                <w:szCs w:val="32"/>
                <w:lang w:eastAsia="en-US"/>
              </w:rPr>
            </w:pPr>
          </w:p>
        </w:tc>
      </w:tr>
      <w:tr w:rsidR="00B94E04" w:rsidRPr="00A14CA2" w:rsidTr="00573B04">
        <w:trPr>
          <w:trHeight w:val="442"/>
        </w:trPr>
        <w:tc>
          <w:tcPr>
            <w:tcW w:w="1852" w:type="dxa"/>
            <w:shd w:val="clear" w:color="auto" w:fill="auto"/>
          </w:tcPr>
          <w:p w:rsidR="00B94E04" w:rsidRPr="00A14CA2" w:rsidRDefault="00B94E04" w:rsidP="00573B0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 w:rsidRPr="00A14CA2">
              <w:rPr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Martı</w:t>
            </w:r>
          </w:p>
        </w:tc>
        <w:tc>
          <w:tcPr>
            <w:tcW w:w="4777" w:type="dxa"/>
            <w:shd w:val="clear" w:color="auto" w:fill="auto"/>
          </w:tcPr>
          <w:p w:rsidR="00B94E04" w:rsidRPr="00562B7A" w:rsidRDefault="00B94E04" w:rsidP="00573B0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44"/>
                <w:szCs w:val="32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B94E04" w:rsidRPr="00A14CA2" w:rsidRDefault="00B94E04" w:rsidP="00573B0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</w:tcPr>
          <w:p w:rsidR="00B94E04" w:rsidRPr="00A14CA2" w:rsidRDefault="00B94E04" w:rsidP="00573B0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32"/>
                <w:szCs w:val="32"/>
                <w:lang w:eastAsia="en-US"/>
              </w:rPr>
            </w:pPr>
          </w:p>
        </w:tc>
      </w:tr>
      <w:tr w:rsidR="00B94E04" w:rsidRPr="00A14CA2" w:rsidTr="00573B04">
        <w:trPr>
          <w:trHeight w:val="418"/>
        </w:trPr>
        <w:tc>
          <w:tcPr>
            <w:tcW w:w="1852" w:type="dxa"/>
            <w:shd w:val="clear" w:color="auto" w:fill="auto"/>
          </w:tcPr>
          <w:p w:rsidR="00B94E04" w:rsidRPr="00A14CA2" w:rsidRDefault="00B94E04" w:rsidP="00573B0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 w:rsidRPr="00A14CA2">
              <w:rPr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Ailemiz</w:t>
            </w:r>
          </w:p>
        </w:tc>
        <w:tc>
          <w:tcPr>
            <w:tcW w:w="4777" w:type="dxa"/>
            <w:shd w:val="clear" w:color="auto" w:fill="auto"/>
          </w:tcPr>
          <w:p w:rsidR="00B94E04" w:rsidRPr="00562B7A" w:rsidRDefault="00B94E04" w:rsidP="00573B0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44"/>
                <w:szCs w:val="32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B94E04" w:rsidRPr="00A14CA2" w:rsidRDefault="00B94E04" w:rsidP="00573B0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</w:tcPr>
          <w:p w:rsidR="00B94E04" w:rsidRPr="00A14CA2" w:rsidRDefault="00B94E04" w:rsidP="00573B0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32"/>
                <w:szCs w:val="32"/>
                <w:lang w:eastAsia="en-US"/>
              </w:rPr>
            </w:pPr>
          </w:p>
        </w:tc>
      </w:tr>
      <w:tr w:rsidR="00B94E04" w:rsidRPr="00A14CA2" w:rsidTr="00573B04">
        <w:trPr>
          <w:trHeight w:val="442"/>
        </w:trPr>
        <w:tc>
          <w:tcPr>
            <w:tcW w:w="1852" w:type="dxa"/>
            <w:shd w:val="clear" w:color="auto" w:fill="auto"/>
          </w:tcPr>
          <w:p w:rsidR="00B94E04" w:rsidRPr="00A14CA2" w:rsidRDefault="00B94E04" w:rsidP="00573B0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 w:rsidRPr="00A14CA2">
              <w:rPr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Elma</w:t>
            </w:r>
          </w:p>
        </w:tc>
        <w:tc>
          <w:tcPr>
            <w:tcW w:w="4777" w:type="dxa"/>
            <w:shd w:val="clear" w:color="auto" w:fill="auto"/>
          </w:tcPr>
          <w:p w:rsidR="00B94E04" w:rsidRPr="00562B7A" w:rsidRDefault="00B94E04" w:rsidP="00573B0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44"/>
                <w:szCs w:val="32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B94E04" w:rsidRPr="00A14CA2" w:rsidRDefault="00B94E04" w:rsidP="00573B0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</w:tcPr>
          <w:p w:rsidR="00B94E04" w:rsidRPr="00A14CA2" w:rsidRDefault="00B94E04" w:rsidP="00573B0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32"/>
                <w:szCs w:val="32"/>
                <w:lang w:eastAsia="en-US"/>
              </w:rPr>
            </w:pPr>
          </w:p>
        </w:tc>
      </w:tr>
    </w:tbl>
    <w:p w:rsidR="002E5095" w:rsidRPr="007D08DB" w:rsidRDefault="002E5095" w:rsidP="00BC7A29">
      <w:pPr>
        <w:tabs>
          <w:tab w:val="left" w:pos="8880"/>
        </w:tabs>
        <w:rPr>
          <w:rFonts w:ascii="Times New Roman" w:hAnsi="Times New Roman" w:cs="Times New Roman"/>
          <w:b/>
          <w:sz w:val="24"/>
          <w:szCs w:val="24"/>
        </w:rPr>
      </w:pPr>
    </w:p>
    <w:sectPr w:rsidR="002E5095" w:rsidRPr="007D08DB" w:rsidSect="006D077E">
      <w:type w:val="continuous"/>
      <w:pgSz w:w="11909" w:h="16834"/>
      <w:pgMar w:top="567" w:right="567" w:bottom="567" w:left="567" w:header="709" w:footer="709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D14F58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compat/>
  <w:rsids>
    <w:rsidRoot w:val="004A495D"/>
    <w:rsid w:val="000307EF"/>
    <w:rsid w:val="00064B50"/>
    <w:rsid w:val="00126666"/>
    <w:rsid w:val="001710D1"/>
    <w:rsid w:val="001908D1"/>
    <w:rsid w:val="002B2258"/>
    <w:rsid w:val="002E5095"/>
    <w:rsid w:val="00303252"/>
    <w:rsid w:val="0031180C"/>
    <w:rsid w:val="003B48E6"/>
    <w:rsid w:val="004472D4"/>
    <w:rsid w:val="00475A9C"/>
    <w:rsid w:val="00490A83"/>
    <w:rsid w:val="004A495D"/>
    <w:rsid w:val="004D02AE"/>
    <w:rsid w:val="00512E1E"/>
    <w:rsid w:val="00562B7A"/>
    <w:rsid w:val="00594C42"/>
    <w:rsid w:val="005E466B"/>
    <w:rsid w:val="00602983"/>
    <w:rsid w:val="00620F4C"/>
    <w:rsid w:val="006408A2"/>
    <w:rsid w:val="006B758F"/>
    <w:rsid w:val="006D077E"/>
    <w:rsid w:val="007652AF"/>
    <w:rsid w:val="00776DF4"/>
    <w:rsid w:val="007D08DB"/>
    <w:rsid w:val="00866A59"/>
    <w:rsid w:val="009A4CFD"/>
    <w:rsid w:val="00A14CA2"/>
    <w:rsid w:val="00A20A5A"/>
    <w:rsid w:val="00A34BED"/>
    <w:rsid w:val="00AD5868"/>
    <w:rsid w:val="00AF1DE1"/>
    <w:rsid w:val="00AF1E41"/>
    <w:rsid w:val="00B24477"/>
    <w:rsid w:val="00B25136"/>
    <w:rsid w:val="00B470E5"/>
    <w:rsid w:val="00B941C0"/>
    <w:rsid w:val="00B94E04"/>
    <w:rsid w:val="00BC7A29"/>
    <w:rsid w:val="00BD511B"/>
    <w:rsid w:val="00C044FA"/>
    <w:rsid w:val="00C1556E"/>
    <w:rsid w:val="00CB6B44"/>
    <w:rsid w:val="00CC3899"/>
    <w:rsid w:val="00D10B84"/>
    <w:rsid w:val="00DA54D1"/>
    <w:rsid w:val="00F66EAD"/>
    <w:rsid w:val="00FC5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9" type="connector" idref="#_x0000_s1086"/>
        <o:r id="V:Rule10" type="connector" idref="#_x0000_s1091"/>
        <o:r id="V:Rule11" type="connector" idref="#_x0000_s1089"/>
        <o:r id="V:Rule12" type="connector" idref="#_x0000_s1090"/>
      </o:rules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44F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B225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562B7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62B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0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yokk\LOCALS~1\Temp\tmp14D.rtf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tmp14D</Template>
  <TotalTime>13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 no no</dc:creator>
  <cp:lastModifiedBy>MuraTS</cp:lastModifiedBy>
  <cp:revision>3</cp:revision>
  <cp:lastPrinted>2016-02-21T16:31:00Z</cp:lastPrinted>
  <dcterms:created xsi:type="dcterms:W3CDTF">2016-02-21T16:34:00Z</dcterms:created>
  <dcterms:modified xsi:type="dcterms:W3CDTF">2016-02-21T16:36:00Z</dcterms:modified>
</cp:coreProperties>
</file>